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3D823E" w14:textId="77777777" w:rsidR="009E1E9F" w:rsidRDefault="009E1E9F" w:rsidP="009E1E9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MATHEW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fl.1485)</w:t>
      </w:r>
    </w:p>
    <w:p w14:paraId="2DBA4DBB" w14:textId="77777777" w:rsidR="009E1E9F" w:rsidRDefault="009E1E9F" w:rsidP="009E1E9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of London. Alderman.</w:t>
      </w:r>
    </w:p>
    <w:p w14:paraId="5F44C42A" w14:textId="77777777" w:rsidR="009E1E9F" w:rsidRDefault="009E1E9F" w:rsidP="009E1E9F">
      <w:pPr>
        <w:pStyle w:val="NoSpacing"/>
        <w:rPr>
          <w:rFonts w:eastAsia="Times New Roman" w:cs="Times New Roman"/>
          <w:szCs w:val="24"/>
        </w:rPr>
      </w:pPr>
    </w:p>
    <w:p w14:paraId="6C26792A" w14:textId="77777777" w:rsidR="009E1E9F" w:rsidRDefault="009E1E9F" w:rsidP="009E1E9F">
      <w:pPr>
        <w:pStyle w:val="NoSpacing"/>
        <w:rPr>
          <w:rFonts w:eastAsia="Times New Roman" w:cs="Times New Roman"/>
          <w:szCs w:val="24"/>
        </w:rPr>
      </w:pPr>
    </w:p>
    <w:p w14:paraId="1B032E68" w14:textId="77777777" w:rsidR="009E1E9F" w:rsidRDefault="009E1E9F" w:rsidP="009E1E9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24 Sep.1485</w:t>
      </w:r>
      <w:r>
        <w:rPr>
          <w:rFonts w:eastAsia="Times New Roman" w:cs="Times New Roman"/>
          <w:szCs w:val="24"/>
        </w:rPr>
        <w:tab/>
        <w:t xml:space="preserve">John </w:t>
      </w:r>
      <w:proofErr w:type="spellStart"/>
      <w:r>
        <w:rPr>
          <w:rFonts w:eastAsia="Times New Roman" w:cs="Times New Roman"/>
          <w:szCs w:val="24"/>
        </w:rPr>
        <w:t>Rypon</w:t>
      </w:r>
      <w:proofErr w:type="spellEnd"/>
      <w:r>
        <w:rPr>
          <w:rFonts w:eastAsia="Times New Roman" w:cs="Times New Roman"/>
          <w:szCs w:val="24"/>
        </w:rPr>
        <w:t xml:space="preserve"> of London, mercer(q.v.), appointed him as the overseer of his Will</w:t>
      </w:r>
    </w:p>
    <w:p w14:paraId="6417FFDB" w14:textId="77777777" w:rsidR="009E1E9F" w:rsidRDefault="009E1E9F" w:rsidP="009E1E9F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 vol. I pp. 451-4)</w:t>
      </w:r>
    </w:p>
    <w:p w14:paraId="07BF579E" w14:textId="77777777" w:rsidR="009E1E9F" w:rsidRDefault="009E1E9F" w:rsidP="009E1E9F">
      <w:pPr>
        <w:pStyle w:val="NoSpacing"/>
        <w:rPr>
          <w:rFonts w:eastAsia="Times New Roman" w:cs="Times New Roman"/>
          <w:szCs w:val="24"/>
        </w:rPr>
      </w:pPr>
    </w:p>
    <w:p w14:paraId="529100D2" w14:textId="77777777" w:rsidR="009E1E9F" w:rsidRDefault="009E1E9F" w:rsidP="009E1E9F">
      <w:pPr>
        <w:pStyle w:val="NoSpacing"/>
        <w:rPr>
          <w:rFonts w:eastAsia="Times New Roman" w:cs="Times New Roman"/>
          <w:szCs w:val="24"/>
        </w:rPr>
      </w:pPr>
    </w:p>
    <w:p w14:paraId="1FD94983" w14:textId="77777777" w:rsidR="009E1E9F" w:rsidRDefault="009E1E9F" w:rsidP="009E1E9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24 November 2022</w:t>
      </w:r>
    </w:p>
    <w:p w14:paraId="4CA899E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93A6C" w14:textId="77777777" w:rsidR="009E1E9F" w:rsidRDefault="009E1E9F" w:rsidP="009139A6">
      <w:r>
        <w:separator/>
      </w:r>
    </w:p>
  </w:endnote>
  <w:endnote w:type="continuationSeparator" w:id="0">
    <w:p w14:paraId="57ABE66F" w14:textId="77777777" w:rsidR="009E1E9F" w:rsidRDefault="009E1E9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161C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4F96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7FFD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5BEEF" w14:textId="77777777" w:rsidR="009E1E9F" w:rsidRDefault="009E1E9F" w:rsidP="009139A6">
      <w:r>
        <w:separator/>
      </w:r>
    </w:p>
  </w:footnote>
  <w:footnote w:type="continuationSeparator" w:id="0">
    <w:p w14:paraId="09286B32" w14:textId="77777777" w:rsidR="009E1E9F" w:rsidRDefault="009E1E9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0B8B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507E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9C0B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E9F"/>
    <w:rsid w:val="000666E0"/>
    <w:rsid w:val="002510B7"/>
    <w:rsid w:val="005C130B"/>
    <w:rsid w:val="00826F5C"/>
    <w:rsid w:val="009139A6"/>
    <w:rsid w:val="009448BB"/>
    <w:rsid w:val="00947624"/>
    <w:rsid w:val="009E1E9F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CDE164"/>
  <w15:chartTrackingRefBased/>
  <w15:docId w15:val="{2675C0EE-02CD-4762-83A2-2F99DE507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2022-11-24T19:38:00Z</dcterms:created>
  <dcterms:modified xsi:type="dcterms:W3CDTF">2022-11-24T19:38:00Z</dcterms:modified>
</cp:coreProperties>
</file>